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817D52" w14:textId="77777777" w:rsidR="00655841" w:rsidRDefault="00655841" w:rsidP="006558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MILNER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fl.1458)</w:t>
      </w:r>
    </w:p>
    <w:p w14:paraId="31B1BC22" w14:textId="77777777" w:rsidR="00655841" w:rsidRDefault="00655841" w:rsidP="006558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Ovenden, West Riding of Yorkshire. Barber.</w:t>
      </w:r>
    </w:p>
    <w:p w14:paraId="0A8B3C3F" w14:textId="77777777" w:rsidR="00655841" w:rsidRDefault="00655841" w:rsidP="00655841">
      <w:pPr>
        <w:pStyle w:val="NoSpacing"/>
        <w:rPr>
          <w:rFonts w:cs="Times New Roman"/>
          <w:szCs w:val="24"/>
        </w:rPr>
      </w:pPr>
    </w:p>
    <w:p w14:paraId="1A92F2D6" w14:textId="77777777" w:rsidR="00655841" w:rsidRDefault="00655841" w:rsidP="00655841">
      <w:pPr>
        <w:pStyle w:val="NoSpacing"/>
        <w:rPr>
          <w:rFonts w:cs="Times New Roman"/>
          <w:szCs w:val="24"/>
        </w:rPr>
      </w:pPr>
    </w:p>
    <w:p w14:paraId="127ACD31" w14:textId="77777777" w:rsidR="00655841" w:rsidRDefault="00655841" w:rsidP="006558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1458</w:t>
      </w:r>
      <w:r>
        <w:rPr>
          <w:rFonts w:cs="Times New Roman"/>
          <w:szCs w:val="24"/>
        </w:rPr>
        <w:tab/>
        <w:t xml:space="preserve">Thomas Nelson of York, merchant(q.v.), brought a plaint of debt against </w:t>
      </w:r>
    </w:p>
    <w:p w14:paraId="0C1E954A" w14:textId="77777777" w:rsidR="00655841" w:rsidRDefault="00655841" w:rsidP="006558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him and four others.    ( </w:t>
      </w:r>
      <w:hyperlink r:id="rId6" w:history="1">
        <w:r w:rsidRPr="000F75D2">
          <w:rPr>
            <w:rStyle w:val="Hyperlink"/>
            <w:rFonts w:cs="Times New Roman"/>
            <w:szCs w:val="24"/>
          </w:rPr>
          <w:t>https://waalt.uh.edu/index.php/CP40/788</w:t>
        </w:r>
      </w:hyperlink>
      <w:r>
        <w:rPr>
          <w:rFonts w:cs="Times New Roman"/>
          <w:szCs w:val="24"/>
        </w:rPr>
        <w:t xml:space="preserve"> )</w:t>
      </w:r>
    </w:p>
    <w:p w14:paraId="0C51EC1C" w14:textId="77777777" w:rsidR="00655841" w:rsidRDefault="00655841" w:rsidP="00655841">
      <w:pPr>
        <w:pStyle w:val="NoSpacing"/>
        <w:rPr>
          <w:rFonts w:cs="Times New Roman"/>
          <w:szCs w:val="24"/>
        </w:rPr>
      </w:pPr>
    </w:p>
    <w:p w14:paraId="3DDBB8CD" w14:textId="77777777" w:rsidR="00655841" w:rsidRDefault="00655841" w:rsidP="00655841">
      <w:pPr>
        <w:pStyle w:val="NoSpacing"/>
        <w:rPr>
          <w:rFonts w:cs="Times New Roman"/>
          <w:szCs w:val="24"/>
        </w:rPr>
      </w:pPr>
    </w:p>
    <w:p w14:paraId="314D6704" w14:textId="77777777" w:rsidR="00655841" w:rsidRDefault="00655841" w:rsidP="006558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January 2025</w:t>
      </w:r>
    </w:p>
    <w:p w14:paraId="4398FD5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7119C5" w14:textId="77777777" w:rsidR="00655841" w:rsidRDefault="00655841" w:rsidP="009139A6">
      <w:r>
        <w:separator/>
      </w:r>
    </w:p>
  </w:endnote>
  <w:endnote w:type="continuationSeparator" w:id="0">
    <w:p w14:paraId="49E2E4BA" w14:textId="77777777" w:rsidR="00655841" w:rsidRDefault="0065584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BC40C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23F4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FED2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D10BC3" w14:textId="77777777" w:rsidR="00655841" w:rsidRDefault="00655841" w:rsidP="009139A6">
      <w:r>
        <w:separator/>
      </w:r>
    </w:p>
  </w:footnote>
  <w:footnote w:type="continuationSeparator" w:id="0">
    <w:p w14:paraId="375CEB6F" w14:textId="77777777" w:rsidR="00655841" w:rsidRDefault="0065584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18B85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B91D5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A0058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841"/>
    <w:rsid w:val="000666E0"/>
    <w:rsid w:val="002510B7"/>
    <w:rsid w:val="00270799"/>
    <w:rsid w:val="005C130B"/>
    <w:rsid w:val="00655841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CF049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18827"/>
  <w15:chartTrackingRefBased/>
  <w15:docId w15:val="{4E69EFF0-BDE6-40A9-AAB2-45C34E38C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558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8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2025-01-05T20:05:00Z</dcterms:created>
  <dcterms:modified xsi:type="dcterms:W3CDTF">2025-01-05T20:06:00Z</dcterms:modified>
</cp:coreProperties>
</file>